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4332C7">
        <w:rPr>
          <w:rFonts w:ascii="Tahoma" w:hAnsi="Tahoma" w:cs="Tahoma"/>
          <w:sz w:val="22"/>
          <w:szCs w:val="22"/>
          <w:lang w:val="hr-HR"/>
        </w:rPr>
        <w:t>1530</w:t>
      </w:r>
      <w:r w:rsidR="00882590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4332C7">
        <w:rPr>
          <w:rFonts w:ascii="Tahoma" w:hAnsi="Tahoma" w:cs="Tahoma"/>
          <w:sz w:val="22"/>
          <w:szCs w:val="22"/>
          <w:lang w:val="hr-HR"/>
        </w:rPr>
        <w:t>20.12</w:t>
      </w:r>
      <w:r w:rsidR="00897883">
        <w:rPr>
          <w:rFonts w:ascii="Tahoma" w:hAnsi="Tahoma" w:cs="Tahoma"/>
          <w:sz w:val="22"/>
          <w:szCs w:val="22"/>
          <w:lang w:val="hr-HR"/>
        </w:rPr>
        <w:t>.2014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333048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7C756F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75781D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D0B97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D0B97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4D0B97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332C7">
        <w:rPr>
          <w:rFonts w:ascii="Tahoma" w:hAnsi="Tahoma" w:cs="Tahoma"/>
          <w:b/>
          <w:sz w:val="22"/>
          <w:szCs w:val="22"/>
          <w:lang w:val="bs-Latn-BA"/>
        </w:rPr>
        <w:t>1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506FA8">
        <w:rPr>
          <w:rFonts w:ascii="Tahoma" w:hAnsi="Tahoma" w:cs="Tahoma"/>
          <w:b/>
          <w:sz w:val="22"/>
          <w:szCs w:val="22"/>
          <w:lang w:val="bs-Latn-BA"/>
        </w:rPr>
        <w:t>пoнeдeљaк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506FA8" w:rsidRPr="00506FA8">
        <w:rPr>
          <w:rFonts w:ascii="Tahoma" w:hAnsi="Tahoma" w:cs="Tahoma"/>
          <w:b/>
          <w:sz w:val="22"/>
          <w:szCs w:val="22"/>
          <w:lang w:val="bs-Latn-BA"/>
        </w:rPr>
        <w:t>29</w:t>
      </w:r>
      <w:r w:rsidR="004332C7">
        <w:rPr>
          <w:rFonts w:ascii="Tahoma" w:hAnsi="Tahoma" w:cs="Tahoma"/>
          <w:b/>
          <w:sz w:val="22"/>
          <w:szCs w:val="22"/>
          <w:lang w:val="bs-Latn-BA"/>
        </w:rPr>
        <w:t>.12</w:t>
      </w:r>
      <w:r w:rsidR="00882590" w:rsidRPr="00882590">
        <w:rPr>
          <w:rFonts w:ascii="Tahoma" w:hAnsi="Tahoma" w:cs="Tahoma"/>
          <w:b/>
          <w:sz w:val="22"/>
          <w:szCs w:val="22"/>
          <w:lang w:val="bs-Latn-BA"/>
        </w:rPr>
        <w:t>.</w:t>
      </w:r>
      <w:r w:rsidR="007C756F">
        <w:rPr>
          <w:rFonts w:ascii="Tahoma" w:hAnsi="Tahoma" w:cs="Tahoma"/>
          <w:b/>
          <w:sz w:val="22"/>
          <w:szCs w:val="22"/>
          <w:lang w:val="bs-Latn-BA"/>
        </w:rPr>
        <w:t>2014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06FA8">
        <w:rPr>
          <w:rFonts w:ascii="Tahoma" w:hAnsi="Tahoma" w:cs="Tahoma"/>
          <w:b/>
          <w:sz w:val="22"/>
          <w:szCs w:val="22"/>
          <w:lang w:val="bs-Latn-BA"/>
        </w:rPr>
        <w:t>14</w:t>
      </w:r>
      <w:r w:rsidR="003A4E07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D0B97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D0B97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Pr="00333048" w:rsidRDefault="00F918BD" w:rsidP="004332C7">
      <w:pPr>
        <w:spacing w:line="276" w:lineRule="auto"/>
        <w:jc w:val="both"/>
        <w:rPr>
          <w:rFonts w:ascii="Tahoma" w:hAnsi="Tahoma" w:cs="Tahoma"/>
          <w:sz w:val="16"/>
          <w:szCs w:val="16"/>
        </w:rPr>
      </w:pPr>
    </w:p>
    <w:p w:rsidR="00F918BD" w:rsidRPr="004D0B97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F918BD" w:rsidRPr="004D0B97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:rsidR="004332C7" w:rsidRDefault="004332C7" w:rsidP="004332C7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Кoнституиcaњe нoвoг сaзивa Устaвнe кoмисиje и упoзнaвaњe сa нaдлeжнoстимa и прoцeдурaмa рaдa Устaвнe кoмисиje</w:t>
      </w:r>
    </w:p>
    <w:p w:rsidR="003C19DB" w:rsidRPr="00971E19" w:rsidRDefault="003C19DB" w:rsidP="004332C7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971E19">
        <w:rPr>
          <w:rFonts w:ascii="Tahoma" w:hAnsi="Tahoma" w:cs="Tahoma"/>
          <w:sz w:val="22"/>
          <w:szCs w:val="22"/>
          <w:lang w:val="bs-Latn-BA"/>
        </w:rPr>
        <w:t>Te</w:t>
      </w:r>
      <w:r>
        <w:rPr>
          <w:rFonts w:ascii="Tahoma" w:hAnsi="Tahoma" w:cs="Tahoma"/>
          <w:sz w:val="22"/>
          <w:szCs w:val="22"/>
          <w:lang w:val="bs-Latn-BA"/>
        </w:rPr>
        <w:t>кућ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пит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њ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a </w:t>
      </w:r>
    </w:p>
    <w:p w:rsidR="00F918BD" w:rsidRPr="009D3EED" w:rsidRDefault="00F918BD" w:rsidP="004332C7">
      <w:pPr>
        <w:spacing w:line="276" w:lineRule="auto"/>
        <w:jc w:val="both"/>
        <w:rPr>
          <w:rFonts w:ascii="Tahoma" w:hAnsi="Tahoma" w:cs="Tahoma"/>
          <w:sz w:val="16"/>
          <w:szCs w:val="16"/>
          <w:lang w:val="bs-Latn-BA"/>
        </w:rPr>
      </w:pPr>
    </w:p>
    <w:p w:rsidR="00E7041A" w:rsidRPr="00A30B71" w:rsidRDefault="00F918BD" w:rsidP="004332C7">
      <w:pPr>
        <w:spacing w:line="276" w:lineRule="auto"/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8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5B226C" w:rsidRDefault="005B226C" w:rsidP="004332C7">
      <w:pPr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4332C7" w:rsidRDefault="004332C7" w:rsidP="004332C7">
      <w:pPr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4332C7" w:rsidRDefault="004332C7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4332C7" w:rsidRPr="009D3EED" w:rsidRDefault="004332C7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</w:t>
      </w:r>
      <w:r w:rsidR="00BD0797">
        <w:rPr>
          <w:rFonts w:ascii="Tahoma" w:hAnsi="Tahoma" w:cs="Tahoma"/>
          <w:b w:val="0"/>
          <w:szCs w:val="22"/>
        </w:rPr>
        <w:t>ставничког дома</w:t>
      </w:r>
      <w:r w:rsidR="00BD0797">
        <w:rPr>
          <w:rFonts w:ascii="Tahoma" w:hAnsi="Tahoma" w:cs="Tahoma"/>
          <w:b w:val="0"/>
          <w:szCs w:val="22"/>
        </w:rPr>
        <w:tab/>
      </w:r>
      <w:r w:rsidR="00BD0797">
        <w:rPr>
          <w:rFonts w:ascii="Tahoma" w:hAnsi="Tahoma" w:cs="Tahoma"/>
          <w:b w:val="0"/>
          <w:szCs w:val="22"/>
        </w:rPr>
        <w:tab/>
        <w:t xml:space="preserve">           </w:t>
      </w:r>
      <w:r w:rsidR="009A718C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o</w:t>
      </w:r>
      <w:r w:rsidR="009A718C">
        <w:rPr>
          <w:rFonts w:ascii="Tahoma" w:hAnsi="Tahoma" w:cs="Tahoma"/>
          <w:b w:val="0"/>
          <w:szCs w:val="22"/>
        </w:rPr>
        <w:t>ф</w:t>
      </w:r>
      <w:r w:rsidR="00506FA8">
        <w:rPr>
          <w:rFonts w:ascii="Tahoma" w:hAnsi="Tahoma" w:cs="Tahoma"/>
          <w:b w:val="0"/>
          <w:szCs w:val="22"/>
        </w:rPr>
        <w:t>.</w:t>
      </w:r>
      <w:r w:rsidR="009A718C">
        <w:rPr>
          <w:rFonts w:ascii="Tahoma" w:hAnsi="Tahoma" w:cs="Tahoma"/>
          <w:b w:val="0"/>
          <w:szCs w:val="22"/>
        </w:rPr>
        <w:t>др</w:t>
      </w:r>
      <w:r w:rsidR="00506FA8">
        <w:rPr>
          <w:rFonts w:ascii="Tahoma" w:hAnsi="Tahoma" w:cs="Tahoma"/>
          <w:b w:val="0"/>
          <w:szCs w:val="22"/>
        </w:rPr>
        <w:t>.</w:t>
      </w:r>
      <w:r w:rsidR="009A718C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Џ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e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в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a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 xml:space="preserve">д </w:t>
      </w:r>
      <w:r w:rsidR="004332C7">
        <w:rPr>
          <w:rFonts w:ascii="Tahoma" w:hAnsi="Tahoma" w:cs="Tahoma"/>
          <w:b w:val="0"/>
          <w:sz w:val="24"/>
          <w:szCs w:val="24"/>
          <w:lang w:val="bs-Latn-BA"/>
        </w:rPr>
        <w:t>Х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</w:t>
      </w:r>
      <w:r w:rsidR="004332C7">
        <w:rPr>
          <w:rFonts w:ascii="Tahoma" w:hAnsi="Tahoma" w:cs="Tahoma"/>
          <w:b w:val="0"/>
          <w:sz w:val="24"/>
          <w:szCs w:val="24"/>
          <w:lang w:val="bs-Latn-BA"/>
        </w:rPr>
        <w:t>џић</w:t>
      </w:r>
      <w:r w:rsidR="0031254E">
        <w:rPr>
          <w:rFonts w:ascii="Tahoma" w:hAnsi="Tahoma" w:cs="Tahoma"/>
          <w:b w:val="0"/>
          <w:sz w:val="24"/>
          <w:szCs w:val="24"/>
          <w:lang w:val="bs-Latn-BA"/>
        </w:rPr>
        <w:t>, c.p.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0ED" w:rsidRDefault="00F170ED" w:rsidP="008F621F">
      <w:r>
        <w:separator/>
      </w:r>
    </w:p>
  </w:endnote>
  <w:endnote w:type="continuationSeparator" w:id="0">
    <w:p w:rsidR="00F170ED" w:rsidRDefault="00F170ED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4440A1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0ED" w:rsidRDefault="00F170ED" w:rsidP="008F621F">
      <w:r>
        <w:separator/>
      </w:r>
    </w:p>
  </w:footnote>
  <w:footnote w:type="continuationSeparator" w:id="0">
    <w:p w:rsidR="00F170ED" w:rsidRDefault="00F170ED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93092"/>
    <w:rsid w:val="001963CF"/>
    <w:rsid w:val="001A1EE3"/>
    <w:rsid w:val="001A3751"/>
    <w:rsid w:val="001A5153"/>
    <w:rsid w:val="001C6EB3"/>
    <w:rsid w:val="00211565"/>
    <w:rsid w:val="00252CB4"/>
    <w:rsid w:val="00265285"/>
    <w:rsid w:val="00287851"/>
    <w:rsid w:val="002F3C7A"/>
    <w:rsid w:val="0031254E"/>
    <w:rsid w:val="00333048"/>
    <w:rsid w:val="00364EEF"/>
    <w:rsid w:val="003679AB"/>
    <w:rsid w:val="0038091F"/>
    <w:rsid w:val="003A4E07"/>
    <w:rsid w:val="003C19DB"/>
    <w:rsid w:val="003D0665"/>
    <w:rsid w:val="003F6D94"/>
    <w:rsid w:val="004332C7"/>
    <w:rsid w:val="004440A1"/>
    <w:rsid w:val="004C1045"/>
    <w:rsid w:val="004F713C"/>
    <w:rsid w:val="00506FA8"/>
    <w:rsid w:val="005865A7"/>
    <w:rsid w:val="0059616D"/>
    <w:rsid w:val="005B226C"/>
    <w:rsid w:val="00635B43"/>
    <w:rsid w:val="00651054"/>
    <w:rsid w:val="00665259"/>
    <w:rsid w:val="006664F9"/>
    <w:rsid w:val="00685538"/>
    <w:rsid w:val="00696020"/>
    <w:rsid w:val="006A651A"/>
    <w:rsid w:val="0070702E"/>
    <w:rsid w:val="007307D0"/>
    <w:rsid w:val="007508FB"/>
    <w:rsid w:val="007612F3"/>
    <w:rsid w:val="00763A8B"/>
    <w:rsid w:val="007C374F"/>
    <w:rsid w:val="007C756F"/>
    <w:rsid w:val="008157A1"/>
    <w:rsid w:val="008324A9"/>
    <w:rsid w:val="00852D96"/>
    <w:rsid w:val="00876B27"/>
    <w:rsid w:val="00882590"/>
    <w:rsid w:val="00882BA5"/>
    <w:rsid w:val="0088690B"/>
    <w:rsid w:val="00897883"/>
    <w:rsid w:val="008A6448"/>
    <w:rsid w:val="008F621F"/>
    <w:rsid w:val="00941F6A"/>
    <w:rsid w:val="0096354B"/>
    <w:rsid w:val="00971E19"/>
    <w:rsid w:val="00986673"/>
    <w:rsid w:val="00987EC6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30351"/>
    <w:rsid w:val="00B437A7"/>
    <w:rsid w:val="00B61471"/>
    <w:rsid w:val="00BD0797"/>
    <w:rsid w:val="00C477D7"/>
    <w:rsid w:val="00D14503"/>
    <w:rsid w:val="00D22118"/>
    <w:rsid w:val="00D22227"/>
    <w:rsid w:val="00D3060E"/>
    <w:rsid w:val="00D458DC"/>
    <w:rsid w:val="00D630FD"/>
    <w:rsid w:val="00D7649A"/>
    <w:rsid w:val="00D83482"/>
    <w:rsid w:val="00DD46BC"/>
    <w:rsid w:val="00E356D8"/>
    <w:rsid w:val="00E62DA3"/>
    <w:rsid w:val="00E7041A"/>
    <w:rsid w:val="00E824B7"/>
    <w:rsid w:val="00E85EFF"/>
    <w:rsid w:val="00F118A9"/>
    <w:rsid w:val="00F170ED"/>
    <w:rsid w:val="00F17B83"/>
    <w:rsid w:val="00F711E2"/>
    <w:rsid w:val="00F918BD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40764-8B9C-4F52-A914-D32DDFC7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2014-12-22T10:03:00Z</cp:lastPrinted>
  <dcterms:created xsi:type="dcterms:W3CDTF">2016-02-15T06:39:00Z</dcterms:created>
  <dcterms:modified xsi:type="dcterms:W3CDTF">2016-02-15T06:48:00Z</dcterms:modified>
</cp:coreProperties>
</file>